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322F3">
        <w:fldChar w:fldCharType="begin"/>
      </w:r>
      <w:r w:rsidR="008322F3">
        <w:instrText xml:space="preserve"> DOCPROPERTY  TSG/WGRef  \* MERGEFORMAT </w:instrText>
      </w:r>
      <w:r w:rsidR="008322F3">
        <w:fldChar w:fldCharType="separate"/>
      </w:r>
      <w:r w:rsidR="003609EF">
        <w:rPr>
          <w:b/>
          <w:noProof/>
          <w:sz w:val="24"/>
        </w:rPr>
        <w:t>RAN4</w:t>
      </w:r>
      <w:r w:rsidR="008322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22F3">
        <w:fldChar w:fldCharType="begin"/>
      </w:r>
      <w:r w:rsidR="008322F3">
        <w:instrText xml:space="preserve"> DOCPROPERTY  MtgSeq  \* MERGEFORMAT </w:instrText>
      </w:r>
      <w:r w:rsidR="008322F3">
        <w:fldChar w:fldCharType="separate"/>
      </w:r>
      <w:r w:rsidR="00EB09B7" w:rsidRPr="00EB09B7">
        <w:rPr>
          <w:b/>
          <w:noProof/>
          <w:sz w:val="24"/>
        </w:rPr>
        <w:t>98</w:t>
      </w:r>
      <w:r w:rsidR="008322F3">
        <w:rPr>
          <w:b/>
          <w:noProof/>
          <w:sz w:val="24"/>
        </w:rPr>
        <w:fldChar w:fldCharType="end"/>
      </w:r>
      <w:r w:rsidR="008322F3">
        <w:fldChar w:fldCharType="begin"/>
      </w:r>
      <w:r w:rsidR="008322F3">
        <w:instrText xml:space="preserve"> DOCPROPERTY  MtgTitle  \* MERGEFORMAT </w:instrText>
      </w:r>
      <w:r w:rsidR="008322F3">
        <w:fldChar w:fldCharType="separate"/>
      </w:r>
      <w:r w:rsidR="00EB09B7">
        <w:rPr>
          <w:b/>
          <w:noProof/>
          <w:sz w:val="24"/>
        </w:rPr>
        <w:t>-e</w:t>
      </w:r>
      <w:r w:rsidR="008322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322F3">
        <w:fldChar w:fldCharType="begin"/>
      </w:r>
      <w:r w:rsidR="008322F3">
        <w:instrText xml:space="preserve"> DOCPROPERTY  Tdoc#  \* MERGEFORMAT </w:instrText>
      </w:r>
      <w:r w:rsidR="008322F3">
        <w:fldChar w:fldCharType="separate"/>
      </w:r>
      <w:r w:rsidR="00E13F3D" w:rsidRPr="00E13F3D">
        <w:rPr>
          <w:b/>
          <w:i/>
          <w:noProof/>
          <w:sz w:val="28"/>
        </w:rPr>
        <w:t>R4-2100589</w:t>
      </w:r>
      <w:r w:rsidR="008322F3">
        <w:rPr>
          <w:b/>
          <w:i/>
          <w:noProof/>
          <w:sz w:val="28"/>
        </w:rPr>
        <w:fldChar w:fldCharType="end"/>
      </w:r>
    </w:p>
    <w:p w14:paraId="7CB45193" w14:textId="77777777" w:rsidR="001E41F3" w:rsidRDefault="008322F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322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322F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322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322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CF8341" w:rsidR="00F25D98" w:rsidRDefault="008322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322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P_cmax P_IBE wording refinement and termonology improvement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322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16D3FE" w:rsidR="001E41F3" w:rsidRDefault="008322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322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NR_RF_FR2_req_enh-Core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322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322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322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3E30B1" w:rsidR="001E41F3" w:rsidRDefault="00AA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P_IBE wording for cases that are included can use clarifying and also the case when AMPR=0 needs to be excluded since when AMPR</w:t>
            </w:r>
            <w:r w:rsidR="00B429E3">
              <w:rPr>
                <w:noProof/>
              </w:rPr>
              <w:t xml:space="preserve">&gt;0 then MPR=0 and now specification says P_IBE is applicable since that case is not excluded. Changed also the correct </w:t>
            </w:r>
            <w:r w:rsidR="00E45459">
              <w:rPr>
                <w:noProof/>
              </w:rPr>
              <w:t xml:space="preserve">capability name.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C56055" w:rsidR="001E41F3" w:rsidRDefault="00E45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Sentence clarified, AMPR=0 added and </w:t>
            </w:r>
            <w:r w:rsidR="001833EE" w:rsidRPr="00C04A08">
              <w:t>[</w:t>
            </w:r>
            <w:proofErr w:type="spellStart"/>
            <w:r w:rsidR="001833EE" w:rsidRPr="00C04A08">
              <w:rPr>
                <w:i/>
                <w:iCs/>
              </w:rPr>
              <w:t>UEpowerboostIBE</w:t>
            </w:r>
            <w:proofErr w:type="spellEnd"/>
            <w:r w:rsidR="001833EE" w:rsidRPr="001833EE">
              <w:t>]</w:t>
            </w:r>
            <w:r w:rsidR="001833EE">
              <w:t xml:space="preserve"> replaced with </w:t>
            </w:r>
            <w:r w:rsidR="001833EE" w:rsidRPr="001833EE">
              <w:rPr>
                <w:i/>
                <w:iCs/>
              </w:rPr>
              <w:t>mpr-PowerBoost-FR2-r16</w:t>
            </w:r>
            <w:r w:rsidR="001833EE">
              <w:rPr>
                <w:i/>
                <w:i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77BED" w:rsidR="001E41F3" w:rsidRDefault="00183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</w:t>
            </w:r>
            <w:r w:rsidR="000C1773">
              <w:rPr>
                <w:noProof/>
              </w:rPr>
              <w:t xml:space="preserve">ication is less clear, AMPR=0 is valid for P_IBE and wrong capability name remains.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36A1CBF" w:rsidR="001E41F3" w:rsidRDefault="000C17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44B15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C1773">
              <w:rPr>
                <w:noProof/>
              </w:rPr>
              <w:t xml:space="preserve"> </w:t>
            </w:r>
            <w:r w:rsidR="008322F3">
              <w:rPr>
                <w:noProof/>
              </w:rPr>
              <w:t>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9F51A6" w14:textId="77777777" w:rsidR="00AF1642" w:rsidRPr="00C04A08" w:rsidRDefault="00AF1642" w:rsidP="00B25FDC">
      <w:pPr>
        <w:pStyle w:val="Heading3"/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Hlk528842194"/>
      <w:r w:rsidRPr="00C04A08">
        <w:lastRenderedPageBreak/>
        <w:t>6.2.4</w:t>
      </w:r>
      <w:r w:rsidRPr="00C04A08">
        <w:tab/>
        <w:t>Configured transmitted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B0C0E1E" w14:textId="77777777" w:rsidR="00AF1642" w:rsidRPr="00C04A08" w:rsidRDefault="00AF1642" w:rsidP="00B25FDC">
      <w:r w:rsidRPr="00C04A08">
        <w:t xml:space="preserve">The UE can configure its maximum output power. The configured UE maximum output power </w:t>
      </w:r>
      <w:proofErr w:type="spellStart"/>
      <w:r w:rsidRPr="00C04A08">
        <w:t>P</w:t>
      </w:r>
      <w:r w:rsidRPr="00C04A08">
        <w:rPr>
          <w:vertAlign w:val="subscript"/>
        </w:rPr>
        <w:t>CMAX,f,c</w:t>
      </w:r>
      <w:proofErr w:type="spellEnd"/>
      <w:r w:rsidRPr="00C04A08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14:paraId="4886734F" w14:textId="77777777" w:rsidR="00AF1642" w:rsidRPr="00C04A08" w:rsidRDefault="00AF1642" w:rsidP="00B25FDC">
      <w:r w:rsidRPr="00C04A08">
        <w:t xml:space="preserve">The configured UE maximum output power </w:t>
      </w:r>
      <w:proofErr w:type="spellStart"/>
      <w:r w:rsidRPr="00C04A08">
        <w:t>P</w:t>
      </w:r>
      <w:r w:rsidRPr="00C04A08">
        <w:rPr>
          <w:vertAlign w:val="subscript"/>
        </w:rPr>
        <w:t>CMAX,f,c</w:t>
      </w:r>
      <w:proofErr w:type="spellEnd"/>
      <w:r w:rsidRPr="00C04A08">
        <w:t xml:space="preserve"> for carrier </w:t>
      </w:r>
      <w:r w:rsidRPr="00C04A08">
        <w:rPr>
          <w:i/>
        </w:rPr>
        <w:t>f</w:t>
      </w:r>
      <w:r w:rsidRPr="00C04A08">
        <w:t xml:space="preserve"> of a serving cell </w:t>
      </w:r>
      <w:r w:rsidRPr="00C04A08">
        <w:rPr>
          <w:i/>
        </w:rPr>
        <w:t>c</w:t>
      </w:r>
      <w:r w:rsidRPr="00C04A08">
        <w:t xml:space="preserve"> shall be set such that the corresponding measured peak EIRP </w:t>
      </w:r>
      <w:proofErr w:type="spellStart"/>
      <w:r w:rsidRPr="00C04A08">
        <w:t>P</w:t>
      </w:r>
      <w:r w:rsidRPr="00C04A08">
        <w:rPr>
          <w:vertAlign w:val="subscript"/>
        </w:rPr>
        <w:t>UMAX,f,c</w:t>
      </w:r>
      <w:proofErr w:type="spellEnd"/>
      <w:r w:rsidRPr="00C04A08">
        <w:t xml:space="preserve"> is within the following bounds</w:t>
      </w:r>
    </w:p>
    <w:p w14:paraId="69027271" w14:textId="77777777" w:rsidR="00AF1642" w:rsidRPr="00C04A08" w:rsidRDefault="00AF1642" w:rsidP="00B25FDC">
      <w:pPr>
        <w:pStyle w:val="EQ"/>
        <w:jc w:val="center"/>
      </w:pPr>
      <w:r w:rsidRPr="00C04A08">
        <w:t>P</w:t>
      </w:r>
      <w:r w:rsidRPr="00C04A08">
        <w:rPr>
          <w:vertAlign w:val="subscript"/>
        </w:rPr>
        <w:t>Powerclass</w:t>
      </w:r>
      <w:r w:rsidRPr="00C04A08">
        <w:t xml:space="preserve"> + </w:t>
      </w:r>
      <w:bookmarkStart w:id="17" w:name="_Hlk36570999"/>
      <w:r w:rsidRPr="00C04A08">
        <w:rPr>
          <w:rFonts w:ascii="Symbol" w:hAnsi="Symbol"/>
        </w:rPr>
        <w:t>D</w:t>
      </w:r>
      <w:r w:rsidRPr="00C04A08">
        <w:t>P</w:t>
      </w:r>
      <w:r w:rsidRPr="00C04A08">
        <w:rPr>
          <w:vertAlign w:val="subscript"/>
        </w:rPr>
        <w:t>IBE</w:t>
      </w:r>
      <w:bookmarkEnd w:id="17"/>
      <w:r w:rsidRPr="00C04A08">
        <w:t xml:space="preserve"> – MAX(MAX(MPR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,) + ΔMB</w:t>
      </w:r>
      <w:r w:rsidRPr="00C04A08">
        <w:rPr>
          <w:vertAlign w:val="subscript"/>
        </w:rPr>
        <w:t>P,n</w:t>
      </w:r>
      <w:r w:rsidRPr="00C04A08">
        <w:t>, P-MPR</w:t>
      </w:r>
      <w:r w:rsidRPr="00C04A08">
        <w:rPr>
          <w:vertAlign w:val="subscript"/>
        </w:rPr>
        <w:t>f,c</w:t>
      </w:r>
      <w:r w:rsidRPr="00C04A08">
        <w:t>) – MAX{T(MAX(MPR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,)), T(P-MPR</w:t>
      </w:r>
      <w:r w:rsidRPr="00C04A08">
        <w:rPr>
          <w:vertAlign w:val="subscript"/>
        </w:rPr>
        <w:t>f,c</w:t>
      </w:r>
      <w:r w:rsidRPr="00C04A08">
        <w:t>)} ≤ P</w:t>
      </w:r>
      <w:r w:rsidRPr="00C04A08">
        <w:rPr>
          <w:vertAlign w:val="subscript"/>
        </w:rPr>
        <w:t>UMAX,f,c</w:t>
      </w:r>
      <w:r w:rsidRPr="00C04A08">
        <w:t xml:space="preserve"> ≤ EIRP</w:t>
      </w:r>
      <w:r w:rsidRPr="00C04A08">
        <w:rPr>
          <w:vertAlign w:val="subscript"/>
        </w:rPr>
        <w:t>max</w:t>
      </w:r>
    </w:p>
    <w:p w14:paraId="1DED439A" w14:textId="77777777" w:rsidR="00AF1642" w:rsidRPr="00C04A08" w:rsidRDefault="00AF1642" w:rsidP="00B25FDC">
      <w:r w:rsidRPr="00C04A08">
        <w:t xml:space="preserve">while the corresponding measured total radiated power </w:t>
      </w:r>
      <w:proofErr w:type="spellStart"/>
      <w:r w:rsidRPr="00C04A08">
        <w:t>P</w:t>
      </w:r>
      <w:r w:rsidRPr="00C04A08">
        <w:rPr>
          <w:vertAlign w:val="subscript"/>
        </w:rPr>
        <w:t>TMAX,f,c</w:t>
      </w:r>
      <w:proofErr w:type="spellEnd"/>
      <w:r w:rsidRPr="00C04A08">
        <w:t xml:space="preserve"> is bounded by</w:t>
      </w:r>
    </w:p>
    <w:p w14:paraId="324729A9" w14:textId="77777777" w:rsidR="00AF1642" w:rsidRPr="00C04A08" w:rsidRDefault="00AF1642" w:rsidP="00B25FDC">
      <w:pPr>
        <w:pStyle w:val="EQ"/>
        <w:jc w:val="center"/>
      </w:pPr>
      <w:r w:rsidRPr="00C04A08">
        <w:t>P</w:t>
      </w:r>
      <w:r w:rsidRPr="00C04A08">
        <w:rPr>
          <w:vertAlign w:val="subscript"/>
        </w:rPr>
        <w:t>TMAX,f,c</w:t>
      </w:r>
      <w:r w:rsidRPr="00C04A08">
        <w:t xml:space="preserve"> ≤ TRP</w:t>
      </w:r>
      <w:r w:rsidRPr="00C04A08">
        <w:rPr>
          <w:vertAlign w:val="subscript"/>
        </w:rPr>
        <w:t>max</w:t>
      </w:r>
    </w:p>
    <w:p w14:paraId="6F161381" w14:textId="77777777" w:rsidR="00AF1642" w:rsidRPr="00C04A08" w:rsidRDefault="00AF1642" w:rsidP="00B25FDC">
      <w:r w:rsidRPr="00C04A08">
        <w:t xml:space="preserve">with </w:t>
      </w:r>
      <w:proofErr w:type="spellStart"/>
      <w:r w:rsidRPr="00C04A08">
        <w:t>P</w:t>
      </w:r>
      <w:r w:rsidRPr="00C04A08">
        <w:rPr>
          <w:vertAlign w:val="subscript"/>
        </w:rPr>
        <w:t>Powerclass</w:t>
      </w:r>
      <w:proofErr w:type="spellEnd"/>
      <w:r w:rsidRPr="00C04A08">
        <w:t xml:space="preserve"> the UE power class as specified in sub-clause 6.2.1, </w:t>
      </w:r>
      <w:proofErr w:type="spellStart"/>
      <w:r w:rsidRPr="00C04A08">
        <w:t>EIRP</w:t>
      </w:r>
      <w:r w:rsidRPr="00C04A08">
        <w:rPr>
          <w:vertAlign w:val="subscript"/>
        </w:rPr>
        <w:t>max</w:t>
      </w:r>
      <w:proofErr w:type="spellEnd"/>
      <w:r w:rsidRPr="00C04A08">
        <w:t xml:space="preserve"> the applicable maximum EIRP as specified in sub-clause 6.2.1, 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as specified in sub-clause 6.2.2 , A-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as specified in sub-clause 6.2.3, </w:t>
      </w:r>
      <w:proofErr w:type="spellStart"/>
      <w:r w:rsidRPr="00C04A08">
        <w:t>ΔMB</w:t>
      </w:r>
      <w:r w:rsidRPr="00C04A08">
        <w:rPr>
          <w:vertAlign w:val="subscript"/>
        </w:rPr>
        <w:t>P,n</w:t>
      </w:r>
      <w:proofErr w:type="spellEnd"/>
      <w:r w:rsidRPr="00C04A08">
        <w:t xml:space="preserve"> the peak EIRP relaxation as specified in clause 6.2.1 and </w:t>
      </w:r>
      <w:proofErr w:type="spellStart"/>
      <w:r w:rsidRPr="00C04A08">
        <w:t>TRP</w:t>
      </w:r>
      <w:r w:rsidRPr="00C04A08">
        <w:rPr>
          <w:vertAlign w:val="subscript"/>
        </w:rPr>
        <w:t>max</w:t>
      </w:r>
      <w:proofErr w:type="spellEnd"/>
      <w:r w:rsidRPr="00C04A08">
        <w:t xml:space="preserve"> the maximum TRP for the UE power class as specified in sub-clause 6.2.1. </w:t>
      </w:r>
      <w:r w:rsidRPr="00C04A08">
        <w:rPr>
          <w:rFonts w:ascii="Symbol" w:hAnsi="Symbol"/>
        </w:rPr>
        <w:t>D</w:t>
      </w:r>
      <w:r w:rsidRPr="00C04A08">
        <w:t>P</w:t>
      </w:r>
      <w:r w:rsidRPr="00C04A08">
        <w:rPr>
          <w:vertAlign w:val="subscript"/>
        </w:rPr>
        <w:t>IBE</w:t>
      </w:r>
      <w:r w:rsidRPr="00C04A08">
        <w:t xml:space="preserve"> is 1.0 dB if UE declares support for </w:t>
      </w:r>
      <w:ins w:id="18" w:author="The Qualcomm User" w:date="2021-01-12T14:18:00Z">
        <w:r w:rsidRPr="00384273">
          <w:rPr>
            <w:i/>
            <w:iCs/>
            <w:rPrChange w:id="19" w:author="The Qualcomm User" w:date="2021-01-12T14:18:00Z">
              <w:rPr/>
            </w:rPrChange>
          </w:rPr>
          <w:t>mpr-PowerBoost-FR2-r16</w:t>
        </w:r>
      </w:ins>
      <w:del w:id="20" w:author="The Qualcomm User" w:date="2021-01-12T14:18:00Z">
        <w:r w:rsidRPr="00C04A08" w:rsidDel="00384273">
          <w:delText>[</w:delText>
        </w:r>
        <w:r w:rsidRPr="00C04A08" w:rsidDel="00384273">
          <w:rPr>
            <w:i/>
            <w:iCs/>
          </w:rPr>
          <w:delText>UEpowerboostIBE</w:delText>
        </w:r>
        <w:r w:rsidRPr="00C04A08" w:rsidDel="00384273">
          <w:delText>]</w:delText>
        </w:r>
      </w:del>
      <w:r w:rsidRPr="00C04A08">
        <w:t xml:space="preserve">, </w:t>
      </w:r>
      <w:bookmarkStart w:id="21" w:name="_Hlk36573666"/>
      <w:r w:rsidRPr="00C04A08">
        <w:t xml:space="preserve">UL transmission </w:t>
      </w:r>
      <w:ins w:id="22" w:author="The Qualcomm User" w:date="2021-01-12T15:19:00Z">
        <w:r>
          <w:t xml:space="preserve">is other than </w:t>
        </w:r>
      </w:ins>
      <w:del w:id="23" w:author="The Qualcomm User" w:date="2021-01-12T15:19:00Z">
        <w:r w:rsidRPr="00C04A08" w:rsidDel="00283987">
          <w:delText xml:space="preserve">excluding </w:delText>
        </w:r>
      </w:del>
      <w:r w:rsidRPr="00C04A08">
        <w:t>Pi/2 BPSK</w:t>
      </w:r>
      <w:ins w:id="24" w:author="The Qualcomm User" w:date="2021-01-12T15:19:00Z">
        <w:r>
          <w:t xml:space="preserve">, </w:t>
        </w:r>
      </w:ins>
      <w:del w:id="25" w:author="The Qualcomm User" w:date="2021-01-12T15:19:00Z">
        <w:r w:rsidRPr="00C04A08" w:rsidDel="00283987">
          <w:delText xml:space="preserve"> is such that </w:delText>
        </w:r>
      </w:del>
      <w:bookmarkStart w:id="26" w:name="_Hlk36571523"/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rPr>
          <w:vertAlign w:val="subscript"/>
        </w:rPr>
        <w:t xml:space="preserve"> </w:t>
      </w:r>
      <w:bookmarkEnd w:id="26"/>
      <w:r w:rsidRPr="00C04A08">
        <w:t xml:space="preserve">= 0 </w:t>
      </w:r>
      <w:bookmarkEnd w:id="21"/>
      <w:ins w:id="27" w:author="The Qualcomm User" w:date="2021-01-12T15:19:00Z">
        <w:r>
          <w:t xml:space="preserve">when </w:t>
        </w:r>
        <w:proofErr w:type="spellStart"/>
        <w:r>
          <w:t>AMPR</w:t>
        </w:r>
        <w:r w:rsidRPr="008A0979">
          <w:rPr>
            <w:vertAlign w:val="subscript"/>
            <w:rPrChange w:id="28" w:author="The Qualcomm User" w:date="2021-01-12T15:20:00Z">
              <w:rPr/>
            </w:rPrChange>
          </w:rPr>
          <w:t>f</w:t>
        </w:r>
      </w:ins>
      <w:ins w:id="29" w:author="The Qualcomm User" w:date="2021-01-12T15:20:00Z">
        <w:r w:rsidRPr="008A0979">
          <w:rPr>
            <w:vertAlign w:val="subscript"/>
            <w:rPrChange w:id="30" w:author="The Qualcomm User" w:date="2021-01-12T15:20:00Z">
              <w:rPr/>
            </w:rPrChange>
          </w:rPr>
          <w:t>,c</w:t>
        </w:r>
        <w:proofErr w:type="spellEnd"/>
        <w:r>
          <w:rPr>
            <w:vertAlign w:val="subscript"/>
          </w:rPr>
          <w:t xml:space="preserve"> </w:t>
        </w:r>
        <w:r>
          <w:t xml:space="preserve">does not apply, </w:t>
        </w:r>
      </w:ins>
      <w:r w:rsidRPr="00C04A08">
        <w:t>and the network configures the UE to operate with [</w:t>
      </w:r>
      <w:proofErr w:type="spellStart"/>
      <w:r w:rsidRPr="00C04A08">
        <w:rPr>
          <w:i/>
          <w:iCs/>
        </w:rPr>
        <w:t>suspendIBE</w:t>
      </w:r>
      <w:proofErr w:type="spellEnd"/>
      <w:r w:rsidRPr="00C04A08">
        <w:t>]</w:t>
      </w:r>
      <w:r w:rsidRPr="00C04A08">
        <w:rPr>
          <w:i/>
          <w:iCs/>
        </w:rPr>
        <w:t xml:space="preserve">, </w:t>
      </w:r>
      <w:r w:rsidRPr="00C04A08">
        <w:t>otherwise</w:t>
      </w:r>
      <w:r w:rsidRPr="00C04A08">
        <w:rPr>
          <w:rFonts w:ascii="Symbol" w:hAnsi="Symbol"/>
        </w:rPr>
        <w:t xml:space="preserve"> D</w:t>
      </w:r>
      <w:r w:rsidRPr="00C04A08">
        <w:t>P</w:t>
      </w:r>
      <w:r w:rsidRPr="00C04A08">
        <w:rPr>
          <w:vertAlign w:val="subscript"/>
        </w:rPr>
        <w:t>IBE</w:t>
      </w:r>
      <w:r w:rsidRPr="00C04A08">
        <w:t xml:space="preserve"> is 0.0 </w:t>
      </w:r>
      <w:proofErr w:type="spellStart"/>
      <w:r w:rsidRPr="00C04A08">
        <w:t>dB.</w:t>
      </w:r>
      <w:proofErr w:type="spellEnd"/>
      <w:r w:rsidRPr="00C04A08">
        <w:t xml:space="preserve"> The requirement is verified in beam peak direction.</w:t>
      </w:r>
    </w:p>
    <w:p w14:paraId="3CF73745" w14:textId="77777777" w:rsidR="00AF1642" w:rsidRPr="00C04A08" w:rsidRDefault="00AF1642" w:rsidP="00B25FDC">
      <w:r w:rsidRPr="00C04A08">
        <w:rPr>
          <w:i/>
        </w:rPr>
        <w:t>maxUplinkDutyCycle-FR2,</w:t>
      </w:r>
      <w:r w:rsidRPr="00C04A08">
        <w:t xml:space="preserve"> as defined in TS 38.306 [14], is a UE capability to facilitate electromagnetic power density exposure requirements. This UE capability is applicable to all FR2 power classes.</w:t>
      </w:r>
    </w:p>
    <w:p w14:paraId="73103232" w14:textId="77777777" w:rsidR="00AF1642" w:rsidRPr="00C04A08" w:rsidRDefault="00AF1642" w:rsidP="00B25FDC"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present and the percentage of uplink symbols transmitted within any 1 s evaluation period is larger than </w:t>
      </w:r>
      <w:r w:rsidRPr="00C04A08">
        <w:rPr>
          <w:i/>
        </w:rPr>
        <w:t>maxUplinkDutyCycle-FR2</w:t>
      </w:r>
      <w:r w:rsidRPr="00C04A08">
        <w:t>, the UE follows the uplink scheduling and can apply 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>.</w:t>
      </w:r>
    </w:p>
    <w:p w14:paraId="4F62AA17" w14:textId="77777777" w:rsidR="00AF1642" w:rsidRPr="00C04A08" w:rsidRDefault="00AF1642" w:rsidP="00B25FDC"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absent, the compliance to electromagnetic power density exposure requirements are ensured by means of scaling down the power density or by other means. </w:t>
      </w:r>
    </w:p>
    <w:p w14:paraId="17240D00" w14:textId="77777777" w:rsidR="00AF1642" w:rsidRPr="00C04A08" w:rsidRDefault="00AF1642" w:rsidP="00B25FDC">
      <w:r w:rsidRPr="00C04A08">
        <w:t>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is the </w:t>
      </w:r>
      <w:r w:rsidRPr="00E6741D">
        <w:t>power management</w:t>
      </w:r>
      <w:r w:rsidRPr="00C04A08">
        <w:t xml:space="preserve"> maximum output power reduction. The UE shall apply 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for carrier f of serving cell c only for the cases described below. For UE conformance testing 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shall be 0 </w:t>
      </w:r>
      <w:proofErr w:type="spellStart"/>
      <w:r w:rsidRPr="00C04A08">
        <w:t>dB.</w:t>
      </w:r>
      <w:proofErr w:type="spellEnd"/>
    </w:p>
    <w:p w14:paraId="5D1367E7" w14:textId="77777777" w:rsidR="00AF1642" w:rsidRPr="00C04A08" w:rsidRDefault="00AF1642" w:rsidP="00B25FDC">
      <w:pPr>
        <w:pStyle w:val="B1"/>
      </w:pPr>
      <w:r w:rsidRPr="00C04A08">
        <w:t>a)</w:t>
      </w:r>
      <w:r w:rsidRPr="00C04A08">
        <w:tab/>
        <w:t xml:space="preserve">ensuring compliance with applicable electromagnetic power density exposure requirements and addressing unwanted emissions / self </w:t>
      </w:r>
      <w:proofErr w:type="spellStart"/>
      <w:r w:rsidRPr="00C04A08">
        <w:t>desense</w:t>
      </w:r>
      <w:proofErr w:type="spellEnd"/>
      <w:r w:rsidRPr="00C04A08">
        <w:t xml:space="preserve"> requirements in case of simultaneous transmissions on multiple RAT(s) for scenarios not in scope of 3GPP RAN specifications;</w:t>
      </w:r>
    </w:p>
    <w:p w14:paraId="4C85FDE1" w14:textId="77777777" w:rsidR="00AF1642" w:rsidRPr="00C04A08" w:rsidRDefault="00AF1642" w:rsidP="00B25FDC">
      <w:pPr>
        <w:pStyle w:val="B1"/>
      </w:pPr>
      <w:r w:rsidRPr="00C04A08">
        <w:t>b)</w:t>
      </w:r>
      <w:r w:rsidRPr="00C04A08"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4B698F55" w14:textId="77777777" w:rsidR="00AF1642" w:rsidRPr="00C04A08" w:rsidRDefault="00AF1642" w:rsidP="00B25FDC">
      <w:pPr>
        <w:pStyle w:val="NW"/>
      </w:pPr>
      <w:r w:rsidRPr="00C04A08">
        <w:t>NOTE 1:</w:t>
      </w:r>
      <w:r w:rsidRPr="00C04A08">
        <w:tab/>
        <w:t>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 was introduced in the </w:t>
      </w:r>
      <w:proofErr w:type="spellStart"/>
      <w:r w:rsidRPr="00C04A08">
        <w:t>P</w:t>
      </w:r>
      <w:r w:rsidRPr="00C04A08">
        <w:rPr>
          <w:vertAlign w:val="subscript"/>
        </w:rPr>
        <w:t>CMAX,f,c</w:t>
      </w:r>
      <w:proofErr w:type="spellEnd"/>
      <w:r w:rsidRPr="00C04A08">
        <w:t xml:space="preserve"> equation such that the UE can report to the </w:t>
      </w:r>
      <w:proofErr w:type="spellStart"/>
      <w:r w:rsidRPr="00C04A08">
        <w:t>gNB</w:t>
      </w:r>
      <w:proofErr w:type="spellEnd"/>
      <w:r w:rsidRPr="00C04A08">
        <w:t xml:space="preserve"> the available maximum output transmit power. This information can be used by the </w:t>
      </w:r>
      <w:proofErr w:type="spellStart"/>
      <w:r w:rsidRPr="00C04A08">
        <w:t>gNB</w:t>
      </w:r>
      <w:proofErr w:type="spellEnd"/>
      <w:r w:rsidRPr="00C04A08">
        <w:t xml:space="preserve"> for scheduling decisions.</w:t>
      </w:r>
    </w:p>
    <w:p w14:paraId="2BAC8D9E" w14:textId="77777777" w:rsidR="00AF1642" w:rsidRPr="00C04A08" w:rsidRDefault="00AF1642" w:rsidP="00B25FDC">
      <w:pPr>
        <w:keepLines/>
        <w:spacing w:after="0"/>
        <w:ind w:left="1135" w:hanging="851"/>
      </w:pPr>
      <w:r w:rsidRPr="00C04A08">
        <w:t>NOTE 2:</w:t>
      </w:r>
      <w:r w:rsidRPr="00C04A08">
        <w:tab/>
        <w:t>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and </w:t>
      </w:r>
      <w:r w:rsidRPr="00C04A08">
        <w:rPr>
          <w:i/>
        </w:rPr>
        <w:t>maxUplinkDutyCycle-FR2</w:t>
      </w:r>
      <w:r w:rsidRPr="00C04A08">
        <w:t xml:space="preserve"> may impact the maximum uplink performance for the selected UL transmission path. </w:t>
      </w:r>
    </w:p>
    <w:p w14:paraId="15C1A2CB" w14:textId="77777777" w:rsidR="00AF1642" w:rsidRPr="00C04A08" w:rsidRDefault="00AF1642" w:rsidP="00B25FDC">
      <w:pPr>
        <w:pStyle w:val="NW"/>
      </w:pPr>
      <w:r w:rsidRPr="00C04A08">
        <w:t>NOTE 3:</w:t>
      </w:r>
      <w:r w:rsidRPr="00C04A08">
        <w:tab/>
        <w:t>MPE P-MPR Reporting, as defined in TS 38.306 [14], is an optional UE capability to report 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when the reporting conditions configured by </w:t>
      </w:r>
      <w:proofErr w:type="spellStart"/>
      <w:r w:rsidRPr="00C04A08">
        <w:t>gNB</w:t>
      </w:r>
      <w:proofErr w:type="spellEnd"/>
      <w:r w:rsidRPr="00C04A08">
        <w:t xml:space="preserve"> are met. This UE capability is applicable to all FR2 power classes.</w:t>
      </w:r>
    </w:p>
    <w:p w14:paraId="408F08A8" w14:textId="77777777" w:rsidR="00AF1642" w:rsidRPr="00C04A08" w:rsidRDefault="00AF1642" w:rsidP="00B25FDC"/>
    <w:p w14:paraId="4A4BF6BD" w14:textId="77777777" w:rsidR="00AF1642" w:rsidRPr="00C04A08" w:rsidRDefault="00AF1642" w:rsidP="00B25FDC">
      <w:r w:rsidRPr="00C04A08">
        <w:t>The tolerance T(∆P) for applicable values of ∆P (values in dB) is specified in Table 6.2.4-1.</w:t>
      </w:r>
    </w:p>
    <w:p w14:paraId="5F45851A" w14:textId="77777777" w:rsidR="00AF1642" w:rsidRPr="00C04A08" w:rsidRDefault="00AF1642" w:rsidP="00B25FDC">
      <w:pPr>
        <w:pStyle w:val="TH"/>
      </w:pPr>
      <w:r w:rsidRPr="00C04A08">
        <w:lastRenderedPageBreak/>
        <w:t xml:space="preserve">Table 6.2.4-1: </w:t>
      </w:r>
      <w:proofErr w:type="spellStart"/>
      <w:r w:rsidRPr="00C04A08">
        <w:t>P</w:t>
      </w:r>
      <w:r w:rsidRPr="00C04A08">
        <w:rPr>
          <w:vertAlign w:val="subscript"/>
        </w:rPr>
        <w:t>UMAX,f,c</w:t>
      </w:r>
      <w:proofErr w:type="spellEnd"/>
      <w:r w:rsidRPr="00C04A08">
        <w:rPr>
          <w:vertAlign w:val="subscript"/>
        </w:rPr>
        <w:t xml:space="preserve"> </w:t>
      </w:r>
      <w:r w:rsidRPr="00C04A0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AF1642" w:rsidRPr="00C04A08" w14:paraId="68B05C3D" w14:textId="77777777" w:rsidTr="00AA23F1">
        <w:trPr>
          <w:jc w:val="center"/>
        </w:trPr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</w:tcPr>
          <w:p w14:paraId="09102B7D" w14:textId="77777777" w:rsidR="00AF1642" w:rsidRPr="00C04A08" w:rsidRDefault="00AF1642" w:rsidP="00AA23F1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</w:tcPr>
          <w:p w14:paraId="4C61033F" w14:textId="77777777" w:rsidR="00AF1642" w:rsidRPr="00C04A08" w:rsidRDefault="00AF1642" w:rsidP="00AA23F1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</w:tcPr>
          <w:p w14:paraId="40C66180" w14:textId="77777777" w:rsidR="00AF1642" w:rsidRPr="00C04A08" w:rsidRDefault="00AF1642" w:rsidP="00AA23F1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Tolerance T(∆P)</w:t>
            </w:r>
          </w:p>
          <w:p w14:paraId="15974EA2" w14:textId="77777777" w:rsidR="00AF1642" w:rsidRPr="00C04A08" w:rsidRDefault="00AF1642" w:rsidP="00AA23F1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(dB)</w:t>
            </w:r>
          </w:p>
        </w:tc>
      </w:tr>
      <w:tr w:rsidR="00AF1642" w:rsidRPr="00C04A08" w14:paraId="3AFD72F2" w14:textId="77777777" w:rsidTr="00AA23F1">
        <w:trPr>
          <w:trHeight w:val="187"/>
          <w:jc w:val="center"/>
        </w:trPr>
        <w:tc>
          <w:tcPr>
            <w:tcW w:w="1897" w:type="dxa"/>
            <w:tcBorders>
              <w:bottom w:val="nil"/>
            </w:tcBorders>
            <w:shd w:val="clear" w:color="auto" w:fill="auto"/>
          </w:tcPr>
          <w:p w14:paraId="50CF83A0" w14:textId="77777777" w:rsidR="00AF1642" w:rsidRPr="00C04A08" w:rsidRDefault="00AF1642" w:rsidP="00AA23F1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n257, n258, n259, n260, n261</w:t>
            </w:r>
          </w:p>
        </w:tc>
        <w:tc>
          <w:tcPr>
            <w:tcW w:w="1898" w:type="dxa"/>
            <w:shd w:val="clear" w:color="auto" w:fill="auto"/>
          </w:tcPr>
          <w:p w14:paraId="43F96771" w14:textId="77777777" w:rsidR="00AF1642" w:rsidRPr="00C04A08" w:rsidRDefault="00AF1642" w:rsidP="00AA23F1">
            <w:pPr>
              <w:pStyle w:val="TAC"/>
              <w:rPr>
                <w:rFonts w:eastAsia="Calibri"/>
              </w:rPr>
            </w:pP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= 0</w:t>
            </w:r>
          </w:p>
        </w:tc>
        <w:tc>
          <w:tcPr>
            <w:tcW w:w="1898" w:type="dxa"/>
            <w:shd w:val="clear" w:color="auto" w:fill="auto"/>
          </w:tcPr>
          <w:p w14:paraId="52023D7B" w14:textId="77777777" w:rsidR="00AF1642" w:rsidRPr="00C04A08" w:rsidRDefault="00AF1642" w:rsidP="00AA23F1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0</w:t>
            </w:r>
          </w:p>
        </w:tc>
      </w:tr>
      <w:tr w:rsidR="00AF1642" w:rsidRPr="00C04A08" w14:paraId="439AE31B" w14:textId="77777777" w:rsidTr="00AA23F1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82F90E5" w14:textId="77777777" w:rsidR="00AF1642" w:rsidRPr="00C04A08" w:rsidRDefault="00AF1642" w:rsidP="00AA23F1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43D67902" w14:textId="77777777" w:rsidR="00AF1642" w:rsidRPr="00C04A08" w:rsidRDefault="00AF1642" w:rsidP="00AA23F1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15ED1713" w14:textId="77777777" w:rsidR="00AF1642" w:rsidRPr="00C04A08" w:rsidRDefault="00AF1642" w:rsidP="00AA23F1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1.5</w:t>
            </w:r>
          </w:p>
        </w:tc>
      </w:tr>
      <w:tr w:rsidR="00AF1642" w:rsidRPr="00C04A08" w14:paraId="5FB347DB" w14:textId="77777777" w:rsidTr="00AA23F1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8076D49" w14:textId="77777777" w:rsidR="00AF1642" w:rsidRPr="00C04A08" w:rsidRDefault="00AF1642" w:rsidP="00AA23F1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3FF84144" w14:textId="77777777" w:rsidR="00AF1642" w:rsidRPr="00C04A08" w:rsidRDefault="00AF1642" w:rsidP="00AA23F1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2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31ECACF0" w14:textId="77777777" w:rsidR="00AF1642" w:rsidRPr="00C04A08" w:rsidRDefault="00AF1642" w:rsidP="00AA23F1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2.0</w:t>
            </w:r>
          </w:p>
        </w:tc>
      </w:tr>
      <w:tr w:rsidR="00AF1642" w:rsidRPr="00C04A08" w14:paraId="68B9F5F3" w14:textId="77777777" w:rsidTr="00AA23F1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7BD88023" w14:textId="77777777" w:rsidR="00AF1642" w:rsidRPr="00C04A08" w:rsidRDefault="00AF1642" w:rsidP="00AA23F1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3BB8A7EA" w14:textId="77777777" w:rsidR="00AF1642" w:rsidRPr="00C04A08" w:rsidRDefault="00AF1642" w:rsidP="00AA23F1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3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360E96BF" w14:textId="77777777" w:rsidR="00AF1642" w:rsidRPr="00C04A08" w:rsidRDefault="00AF1642" w:rsidP="00AA23F1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3.0</w:t>
            </w:r>
          </w:p>
        </w:tc>
      </w:tr>
      <w:tr w:rsidR="00AF1642" w:rsidRPr="00C04A08" w14:paraId="76312DC6" w14:textId="77777777" w:rsidTr="00AA23F1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411D5FF1" w14:textId="77777777" w:rsidR="00AF1642" w:rsidRPr="00C04A08" w:rsidRDefault="00AF1642" w:rsidP="00AA23F1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1EF67346" w14:textId="77777777" w:rsidR="00AF1642" w:rsidRPr="00C04A08" w:rsidRDefault="00AF1642" w:rsidP="00AA23F1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4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6FB10C49" w14:textId="77777777" w:rsidR="00AF1642" w:rsidRPr="00C04A08" w:rsidRDefault="00AF1642" w:rsidP="00AA23F1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4.0</w:t>
            </w:r>
          </w:p>
        </w:tc>
      </w:tr>
      <w:tr w:rsidR="00AF1642" w:rsidRPr="00C04A08" w14:paraId="0375F7CA" w14:textId="77777777" w:rsidTr="00AA23F1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57B5FC70" w14:textId="77777777" w:rsidR="00AF1642" w:rsidRPr="00C04A08" w:rsidRDefault="00AF1642" w:rsidP="00AA23F1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7BA24A19" w14:textId="77777777" w:rsidR="00AF1642" w:rsidRPr="00C04A08" w:rsidRDefault="00AF1642" w:rsidP="00AA23F1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1C019320" w14:textId="77777777" w:rsidR="00AF1642" w:rsidRPr="00C04A08" w:rsidRDefault="00AF1642" w:rsidP="00AA23F1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5.0</w:t>
            </w:r>
          </w:p>
        </w:tc>
      </w:tr>
      <w:tr w:rsidR="00AF1642" w:rsidRPr="00C04A08" w14:paraId="3FB02B02" w14:textId="77777777" w:rsidTr="00AA23F1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5FAFA698" w14:textId="77777777" w:rsidR="00AF1642" w:rsidRPr="00C04A08" w:rsidRDefault="00AF1642" w:rsidP="00AA23F1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7097077B" w14:textId="77777777" w:rsidR="00AF1642" w:rsidRPr="00C04A08" w:rsidRDefault="00AF1642" w:rsidP="00AA23F1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6D06F9F5" w14:textId="77777777" w:rsidR="00AF1642" w:rsidRPr="00C04A08" w:rsidRDefault="00AF1642" w:rsidP="00AA23F1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7.0</w:t>
            </w:r>
          </w:p>
        </w:tc>
      </w:tr>
      <w:tr w:rsidR="00AF1642" w:rsidRPr="00C04A08" w14:paraId="33509344" w14:textId="77777777" w:rsidTr="00AA23F1">
        <w:trPr>
          <w:trHeight w:val="187"/>
          <w:jc w:val="center"/>
        </w:trPr>
        <w:tc>
          <w:tcPr>
            <w:tcW w:w="1897" w:type="dxa"/>
            <w:tcBorders>
              <w:top w:val="nil"/>
            </w:tcBorders>
            <w:shd w:val="clear" w:color="auto" w:fill="auto"/>
          </w:tcPr>
          <w:p w14:paraId="646EC111" w14:textId="77777777" w:rsidR="00AF1642" w:rsidRPr="00C04A08" w:rsidRDefault="00AF1642" w:rsidP="00AA23F1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07F1A51C" w14:textId="77777777" w:rsidR="00AF1642" w:rsidRPr="00C04A08" w:rsidRDefault="00AF1642" w:rsidP="00AA23F1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5C57E748" w14:textId="77777777" w:rsidR="00AF1642" w:rsidRPr="00C04A08" w:rsidRDefault="00AF1642" w:rsidP="00AA23F1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8.0</w:t>
            </w:r>
          </w:p>
        </w:tc>
      </w:tr>
      <w:tr w:rsidR="00AF1642" w:rsidRPr="00C04A08" w14:paraId="5295A9DB" w14:textId="77777777" w:rsidTr="00AA23F1">
        <w:trPr>
          <w:trHeight w:val="187"/>
          <w:jc w:val="center"/>
        </w:trPr>
        <w:tc>
          <w:tcPr>
            <w:tcW w:w="5693" w:type="dxa"/>
            <w:gridSpan w:val="3"/>
            <w:shd w:val="clear" w:color="auto" w:fill="auto"/>
          </w:tcPr>
          <w:p w14:paraId="352E76F0" w14:textId="77777777" w:rsidR="00AF1642" w:rsidRPr="00C04A08" w:rsidRDefault="00AF1642" w:rsidP="00AA23F1">
            <w:pPr>
              <w:pStyle w:val="TAN"/>
            </w:pPr>
            <w:r w:rsidRPr="00C04A08">
              <w:t>NOTE:</w:t>
            </w:r>
            <w:r w:rsidRPr="00C04A08">
              <w:tab/>
              <w:t xml:space="preserve">X is the value such that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umax,f,c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lower bound, 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Powerclass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- </w:t>
            </w:r>
            <w:r w:rsidRPr="00C04A08">
              <w:rPr>
                <w:rFonts w:ascii="Symbol" w:hAnsi="Symbol"/>
              </w:rPr>
              <w:t></w:t>
            </w:r>
            <w:r w:rsidRPr="00C04A08">
              <w:t>P – T(</w:t>
            </w:r>
            <w:r w:rsidRPr="00C04A08">
              <w:rPr>
                <w:rFonts w:ascii="Symbol" w:hAnsi="Symbol"/>
              </w:rPr>
              <w:t></w:t>
            </w:r>
            <w:r w:rsidRPr="00C04A08">
              <w:t>P) = minimum output power specified in clause 6.3.1</w:t>
            </w:r>
          </w:p>
        </w:tc>
      </w:tr>
      <w:bookmarkEnd w:id="16"/>
    </w:tbl>
    <w:p w14:paraId="52A21A23" w14:textId="77777777" w:rsidR="00AF1642" w:rsidRPr="00C04A08" w:rsidRDefault="00AF1642" w:rsidP="00B25FDC"/>
    <w:p w14:paraId="2FD199EA" w14:textId="77777777" w:rsidR="00AF1642" w:rsidRDefault="00AF1642"/>
    <w:p w14:paraId="68C9CD36" w14:textId="77777777" w:rsidR="001E41F3" w:rsidRDefault="001E41F3">
      <w:pPr>
        <w:rPr>
          <w:noProof/>
        </w:rPr>
      </w:pPr>
    </w:p>
    <w:sectPr w:rsidR="001E41F3" w:rsidSect="00FD510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0"/>
      <w:sectPrChange w:id="31" w:author="The Qualcomm User" w:date="2021-01-14T14:49:00Z">
        <w:sectPr w:rsidR="001E41F3" w:rsidSect="00FD510C">
          <w:footnotePr>
            <w:numRestart w:val="continuous"/>
          </w:footnotePr>
          <w:pgSz w:w="12240" w:h="15840" w:code="0"/>
          <w:pgMar w:top="1440" w:right="1440" w:bottom="1440" w:left="1440" w:header="720" w:footer="720" w:gutter="0"/>
          <w:docGrid w:linePitch="36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e Qualcomm User">
    <w15:presenceInfo w15:providerId="None" w15:userId="The 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773"/>
    <w:rsid w:val="000C6598"/>
    <w:rsid w:val="000D44B3"/>
    <w:rsid w:val="00145D43"/>
    <w:rsid w:val="001833E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22F3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BE5"/>
    <w:rsid w:val="00AA2CBC"/>
    <w:rsid w:val="00AC5820"/>
    <w:rsid w:val="00AD1CD8"/>
    <w:rsid w:val="00AF1642"/>
    <w:rsid w:val="00B258BB"/>
    <w:rsid w:val="00B429E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1B4"/>
    <w:rsid w:val="00DE34CF"/>
    <w:rsid w:val="00E13F3D"/>
    <w:rsid w:val="00E34898"/>
    <w:rsid w:val="00E4545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DB31B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DB31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B31B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B31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B31B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B31B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B31B4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873</Words>
  <Characters>5805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The Qualcomm User</cp:lastModifiedBy>
  <cp:revision>13</cp:revision>
  <cp:lastPrinted>1900-01-01T08:00:00Z</cp:lastPrinted>
  <dcterms:created xsi:type="dcterms:W3CDTF">2020-02-03T08:32:00Z</dcterms:created>
  <dcterms:modified xsi:type="dcterms:W3CDTF">2021-01-14T22:53:00Z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R4-2100589</vt:lpwstr>
  </property>
  <property fmtid="{D5CDD505-2E9C-101B-9397-08002B2CF9AE}" pid="10" name="Spec#">
    <vt:lpwstr>38.101-2</vt:lpwstr>
  </property>
  <property fmtid="{D5CDD505-2E9C-101B-9397-08002B2CF9AE}" pid="11" name="Cr#">
    <vt:lpwstr>0323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P_cmax P_IBE wording refinement and termonology improvement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NR_RF_FR2_req_enh-Core</vt:lpwstr>
  </property>
  <property fmtid="{D5CDD505-2E9C-101B-9397-08002B2CF9AE}" pid="18" name="Cat">
    <vt:lpwstr>F</vt:lpwstr>
  </property>
  <property fmtid="{D5CDD505-2E9C-101B-9397-08002B2CF9AE}" pid="19" name="ResDate">
    <vt:lpwstr>2021-01-14</vt:lpwstr>
  </property>
  <property fmtid="{D5CDD505-2E9C-101B-9397-08002B2CF9AE}" pid="20" name="Release">
    <vt:lpwstr>Rel-16</vt:lpwstr>
  </property>
</Properties>
</file>